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45F88CF4" w:rsidR="000447DA" w:rsidRPr="001C55D1" w:rsidRDefault="00ED69E5" w:rsidP="007F619C">
            <w:pPr>
              <w:jc w:val="left"/>
            </w:pPr>
            <w:r>
              <w:t>OB_2026/0</w:t>
            </w:r>
            <w:r w:rsidR="003E00CE">
              <w:t>6</w:t>
            </w:r>
            <w:r>
              <w:t>-02</w:t>
            </w:r>
            <w:r w:rsidR="003E00CE">
              <w:t>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37E7C9E7" w:rsidR="008C46FE" w:rsidRPr="001C55D1" w:rsidRDefault="003E00CE" w:rsidP="00A052CE">
            <w:r w:rsidRPr="003E00CE">
              <w:t xml:space="preserve">Ausbau der Wegeverbindung zwischen </w:t>
            </w:r>
            <w:proofErr w:type="spellStart"/>
            <w:r w:rsidRPr="003E00CE">
              <w:t>Harkortstraße</w:t>
            </w:r>
            <w:proofErr w:type="spellEnd"/>
            <w:r w:rsidRPr="003E00CE">
              <w:t xml:space="preserve"> und Vogesenstraße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Bauleistung; Straßenbauarbeiten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00CE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D2DFE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B3410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229</Words>
  <Characters>1447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Kurnaz, Leyla</cp:lastModifiedBy>
  <cp:revision>2</cp:revision>
  <cp:lastPrinted>2010-03-03T17:04:00Z</cp:lastPrinted>
  <dcterms:created xsi:type="dcterms:W3CDTF">2026-06-11T12:04:00Z</dcterms:created>
  <dcterms:modified xsi:type="dcterms:W3CDTF">2026-06-11T12:04:00Z</dcterms:modified>
</cp:coreProperties>
</file>